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Bolton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Bolton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Bolton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Bolton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Bolton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Bolton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54.1% </w:t>
      </w:r>
      <w:r w:rsidRPr="004747BF">
        <w:rPr>
          <w:rFonts w:ascii="Libre Franklin Light" w:eastAsia="Times New Roman" w:hAnsi="Libre Franklin Light" w:cs="Calibri Light"/>
        </w:rPr>
        <w:t xml:space="preserve">of those respondents classified as PGSI 8+ in Bolton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Bolton is estimated to be </w:t>
      </w:r>
      <w:r w:rsidRPr="00773DF7">
        <w:rPr>
          <w:rFonts w:ascii="Libre Franklin Light" w:eastAsia="Times New Roman" w:hAnsi="Libre Franklin Light" w:cs="Calibri Light"/>
          <w:b/>
          <w:bCs/>
          <w:color w:val="C45911" w:themeColor="accent2" w:themeShade="BF"/>
        </w:rPr>
        <w:t xml:space="preserve">£3,125,406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Bolton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Bolton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l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Bolton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l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Bolton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l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Bolton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Bolton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Bolton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Bolton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Bolton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£3,125,406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Bolton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£50,908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£1,052,800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£75,419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£21,212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£38,888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£1,886,179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£3,125,406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Bolton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Bolton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Bolton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Bolton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Bolton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Bolton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CE5A503-E26F-4401-9537-4A3A51E99B3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